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965C4A">
        <w:rPr>
          <w:rFonts w:cs="Times New Roman"/>
          <w:szCs w:val="28"/>
        </w:rPr>
        <w:t>О внесении изменени</w:t>
      </w:r>
      <w:r w:rsidR="00ED164A">
        <w:rPr>
          <w:rFonts w:cs="Times New Roman"/>
          <w:szCs w:val="28"/>
        </w:rPr>
        <w:t>й</w:t>
      </w:r>
      <w:r w:rsidR="00965C4A">
        <w:rPr>
          <w:rFonts w:cs="Times New Roman"/>
          <w:szCs w:val="28"/>
        </w:rPr>
        <w:t xml:space="preserve"> в постановление Администрации области от 29.05.2007 № 174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A61019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2A1014" w:rsidRDefault="00E9120B" w:rsidP="002A1014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Pr="00E50F25">
        <w:rPr>
          <w:rFonts w:cs="Times New Roman"/>
          <w:szCs w:val="28"/>
        </w:rPr>
        <w:t xml:space="preserve">. Внести в </w:t>
      </w:r>
      <w:r w:rsidR="002A1014" w:rsidRPr="00E50F25">
        <w:rPr>
          <w:rFonts w:cs="Times New Roman"/>
          <w:szCs w:val="28"/>
        </w:rPr>
        <w:t>постановление Администрации области от 29.05.2007 №</w:t>
      </w:r>
      <w:r w:rsidR="002A1014">
        <w:rPr>
          <w:rFonts w:cs="Times New Roman"/>
          <w:szCs w:val="28"/>
        </w:rPr>
        <w:t> </w:t>
      </w:r>
      <w:r w:rsidR="002A1014" w:rsidRPr="00E50F25">
        <w:rPr>
          <w:rFonts w:cs="Times New Roman"/>
          <w:szCs w:val="28"/>
        </w:rPr>
        <w:t>174 «О создании департамента информатизации и</w:t>
      </w:r>
      <w:r w:rsidR="002A1014">
        <w:rPr>
          <w:rFonts w:cs="Times New Roman"/>
          <w:szCs w:val="28"/>
        </w:rPr>
        <w:t> </w:t>
      </w:r>
      <w:r w:rsidR="002A1014" w:rsidRPr="00E50F25">
        <w:rPr>
          <w:rFonts w:cs="Times New Roman"/>
          <w:szCs w:val="28"/>
        </w:rPr>
        <w:t>связи Ярославской области»</w:t>
      </w:r>
      <w:r w:rsidR="002A1014">
        <w:rPr>
          <w:rFonts w:cs="Times New Roman"/>
          <w:szCs w:val="28"/>
        </w:rPr>
        <w:t xml:space="preserve"> следующие изменения:</w:t>
      </w:r>
    </w:p>
    <w:p w:rsidR="002A1014" w:rsidRDefault="002A1014" w:rsidP="002A1014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1.1. Пункт 2 изложить в следующей редакции:</w:t>
      </w:r>
    </w:p>
    <w:p w:rsidR="002A1014" w:rsidRPr="002A1014" w:rsidRDefault="002A1014" w:rsidP="002A1014">
      <w:pPr>
        <w:jc w:val="both"/>
        <w:rPr>
          <w:rFonts w:cs="Times New Roman"/>
          <w:szCs w:val="28"/>
        </w:rPr>
      </w:pPr>
      <w:r>
        <w:t xml:space="preserve">«2. Утвердить </w:t>
      </w:r>
      <w:r w:rsidRPr="002A1014">
        <w:t xml:space="preserve">прилагаемое </w:t>
      </w:r>
      <w:hyperlink w:anchor="P55">
        <w:r w:rsidRPr="002A1014">
          <w:t>Положение</w:t>
        </w:r>
      </w:hyperlink>
      <w:r w:rsidRPr="002A1014">
        <w:t xml:space="preserve"> о министерстве цифрового развития Ярославской области.».</w:t>
      </w:r>
    </w:p>
    <w:p w:rsidR="00ED164A" w:rsidRDefault="002A1014" w:rsidP="00E9120B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1.2. </w:t>
      </w:r>
      <w:r w:rsidR="00DC1273" w:rsidRPr="00E50F25">
        <w:rPr>
          <w:rFonts w:cs="Times New Roman"/>
          <w:szCs w:val="28"/>
        </w:rPr>
        <w:t>Положени</w:t>
      </w:r>
      <w:r w:rsidR="00DC1273">
        <w:rPr>
          <w:rFonts w:cs="Times New Roman"/>
          <w:szCs w:val="28"/>
        </w:rPr>
        <w:t>е</w:t>
      </w:r>
      <w:r w:rsidR="00DC1273" w:rsidRPr="00E50F25">
        <w:rPr>
          <w:rFonts w:cs="Times New Roman"/>
          <w:szCs w:val="28"/>
        </w:rPr>
        <w:t xml:space="preserve"> о департаменте информатизации и связи Ярославской области, утверждённое постановлением</w:t>
      </w:r>
      <w:r w:rsidR="00DB5364">
        <w:rPr>
          <w:rFonts w:cs="Times New Roman"/>
          <w:szCs w:val="28"/>
        </w:rPr>
        <w:t>,</w:t>
      </w:r>
      <w:r w:rsidR="00DC127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изложить в новой редакции (прилагается).</w:t>
      </w:r>
    </w:p>
    <w:p w:rsidR="00BB38FE" w:rsidRDefault="00E9120B" w:rsidP="00E9120B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Pr="00E50F25">
        <w:rPr>
          <w:rFonts w:cs="Times New Roman"/>
          <w:szCs w:val="28"/>
        </w:rPr>
        <w:t>.</w:t>
      </w:r>
      <w:r w:rsidRPr="00E50F25">
        <w:rPr>
          <w:rFonts w:cs="Times New Roman"/>
          <w:szCs w:val="28"/>
          <w:lang w:val="en-US"/>
        </w:rPr>
        <w:t> </w:t>
      </w:r>
      <w:r w:rsidRPr="00E50F25">
        <w:rPr>
          <w:rFonts w:cs="Times New Roman"/>
          <w:szCs w:val="28"/>
        </w:rPr>
        <w:t xml:space="preserve">Постановление вступает в силу с </w:t>
      </w:r>
      <w:r w:rsidR="00C4045F">
        <w:rPr>
          <w:rFonts w:cs="Times New Roman"/>
          <w:szCs w:val="28"/>
        </w:rPr>
        <w:t>01 сентября 2023 года.</w:t>
      </w:r>
      <w:bookmarkStart w:id="0" w:name="_GoBack"/>
      <w:bookmarkEnd w:id="0"/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7A1A50" w:rsidTr="00165DD4">
        <w:tc>
          <w:tcPr>
            <w:tcW w:w="4654" w:type="dxa"/>
          </w:tcPr>
          <w:p w:rsidR="007A1A50" w:rsidRDefault="007A1A50" w:rsidP="00165DD4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728C">
              <w:rPr>
                <w:rFonts w:cs="Times New Roman"/>
                <w:szCs w:val="28"/>
              </w:rPr>
              <w:t>Губернатор области</w:t>
            </w:r>
          </w:p>
        </w:tc>
        <w:tc>
          <w:tcPr>
            <w:tcW w:w="4792" w:type="dxa"/>
            <w:vAlign w:val="bottom"/>
          </w:tcPr>
          <w:p w:rsidR="007A1A50" w:rsidRDefault="00DC1273" w:rsidP="00DC1273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</w:t>
            </w:r>
            <w:r w:rsidR="007A1A50">
              <w:rPr>
                <w:rFonts w:cs="Times New Roman"/>
                <w:szCs w:val="28"/>
              </w:rPr>
              <w:t>.</w:t>
            </w:r>
            <w:r>
              <w:rPr>
                <w:rFonts w:cs="Times New Roman"/>
                <w:szCs w:val="28"/>
              </w:rPr>
              <w:t>Я</w:t>
            </w:r>
            <w:r w:rsidR="007A1A50">
              <w:rPr>
                <w:rFonts w:cs="Times New Roman"/>
                <w:szCs w:val="28"/>
              </w:rPr>
              <w:t xml:space="preserve">. </w:t>
            </w:r>
            <w:r>
              <w:rPr>
                <w:rFonts w:cs="Times New Roman"/>
                <w:szCs w:val="28"/>
              </w:rPr>
              <w:t>Евраев</w:t>
            </w:r>
          </w:p>
        </w:tc>
      </w:tr>
    </w:tbl>
    <w:p w:rsidR="00E1407E" w:rsidRPr="003D1E8D" w:rsidRDefault="00E1407E" w:rsidP="00B76C4D">
      <w:pPr>
        <w:ind w:firstLine="0"/>
        <w:jc w:val="both"/>
      </w:pPr>
    </w:p>
    <w:sectPr w:rsidR="00E1407E" w:rsidRPr="003D1E8D" w:rsidSect="00EF10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6C3" w:rsidRDefault="00EE36C3" w:rsidP="00CF5840">
      <w:r>
        <w:separator/>
      </w:r>
    </w:p>
  </w:endnote>
  <w:endnote w:type="continuationSeparator" w:id="0">
    <w:p w:rsidR="00EE36C3" w:rsidRDefault="00EE36C3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6C3" w:rsidRDefault="00EE36C3" w:rsidP="00CF5840">
      <w:r>
        <w:separator/>
      </w:r>
    </w:p>
  </w:footnote>
  <w:footnote w:type="continuationSeparator" w:id="0">
    <w:p w:rsidR="00EE36C3" w:rsidRDefault="00EE36C3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54750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14B86"/>
    <w:rsid w:val="00026812"/>
    <w:rsid w:val="000928F3"/>
    <w:rsid w:val="000A65AC"/>
    <w:rsid w:val="000F3DE2"/>
    <w:rsid w:val="001347C5"/>
    <w:rsid w:val="0015693C"/>
    <w:rsid w:val="001707B3"/>
    <w:rsid w:val="001B6AAD"/>
    <w:rsid w:val="001C303E"/>
    <w:rsid w:val="001C78DA"/>
    <w:rsid w:val="002306C4"/>
    <w:rsid w:val="00260038"/>
    <w:rsid w:val="002941E6"/>
    <w:rsid w:val="002A1014"/>
    <w:rsid w:val="002E0714"/>
    <w:rsid w:val="002F30DD"/>
    <w:rsid w:val="002F6DDE"/>
    <w:rsid w:val="003246AA"/>
    <w:rsid w:val="003475BA"/>
    <w:rsid w:val="003656CE"/>
    <w:rsid w:val="003704D7"/>
    <w:rsid w:val="00381164"/>
    <w:rsid w:val="003A2DCC"/>
    <w:rsid w:val="003D1E8D"/>
    <w:rsid w:val="003F43C8"/>
    <w:rsid w:val="003F65E2"/>
    <w:rsid w:val="0040656C"/>
    <w:rsid w:val="00470773"/>
    <w:rsid w:val="0047305F"/>
    <w:rsid w:val="00487DAB"/>
    <w:rsid w:val="00490FDA"/>
    <w:rsid w:val="004B0E11"/>
    <w:rsid w:val="00532271"/>
    <w:rsid w:val="00547508"/>
    <w:rsid w:val="00570FBB"/>
    <w:rsid w:val="005862FB"/>
    <w:rsid w:val="00586C0D"/>
    <w:rsid w:val="00592A61"/>
    <w:rsid w:val="005A6EA1"/>
    <w:rsid w:val="005B6B56"/>
    <w:rsid w:val="005D0750"/>
    <w:rsid w:val="005D4AE9"/>
    <w:rsid w:val="005F2543"/>
    <w:rsid w:val="00604698"/>
    <w:rsid w:val="006157BF"/>
    <w:rsid w:val="00631ABE"/>
    <w:rsid w:val="00681496"/>
    <w:rsid w:val="006E0405"/>
    <w:rsid w:val="006F353E"/>
    <w:rsid w:val="00710E64"/>
    <w:rsid w:val="00724835"/>
    <w:rsid w:val="007341B3"/>
    <w:rsid w:val="00737E26"/>
    <w:rsid w:val="00777FD2"/>
    <w:rsid w:val="00796C37"/>
    <w:rsid w:val="007A1A50"/>
    <w:rsid w:val="007A77FD"/>
    <w:rsid w:val="00810833"/>
    <w:rsid w:val="008A1DC4"/>
    <w:rsid w:val="008C1CB8"/>
    <w:rsid w:val="008C5C70"/>
    <w:rsid w:val="00940A4E"/>
    <w:rsid w:val="00965C4A"/>
    <w:rsid w:val="0097448B"/>
    <w:rsid w:val="009A64D3"/>
    <w:rsid w:val="009A6E9F"/>
    <w:rsid w:val="009C6B6E"/>
    <w:rsid w:val="009E7D0B"/>
    <w:rsid w:val="00A456D6"/>
    <w:rsid w:val="00A477F4"/>
    <w:rsid w:val="00A616B4"/>
    <w:rsid w:val="00A75140"/>
    <w:rsid w:val="00A83D83"/>
    <w:rsid w:val="00AF647F"/>
    <w:rsid w:val="00B256D8"/>
    <w:rsid w:val="00B41FCA"/>
    <w:rsid w:val="00B53C06"/>
    <w:rsid w:val="00B55589"/>
    <w:rsid w:val="00B76C4D"/>
    <w:rsid w:val="00B90652"/>
    <w:rsid w:val="00BA60C1"/>
    <w:rsid w:val="00BB1812"/>
    <w:rsid w:val="00BB38FE"/>
    <w:rsid w:val="00BD3826"/>
    <w:rsid w:val="00BE7C98"/>
    <w:rsid w:val="00C0446A"/>
    <w:rsid w:val="00C20099"/>
    <w:rsid w:val="00C208D9"/>
    <w:rsid w:val="00C4045F"/>
    <w:rsid w:val="00C4062D"/>
    <w:rsid w:val="00C90734"/>
    <w:rsid w:val="00CC3818"/>
    <w:rsid w:val="00CF5840"/>
    <w:rsid w:val="00D00EFB"/>
    <w:rsid w:val="00D0183C"/>
    <w:rsid w:val="00D06430"/>
    <w:rsid w:val="00D17EAA"/>
    <w:rsid w:val="00D438D5"/>
    <w:rsid w:val="00D93F0C"/>
    <w:rsid w:val="00D93FE1"/>
    <w:rsid w:val="00DB5364"/>
    <w:rsid w:val="00DC1273"/>
    <w:rsid w:val="00E1407E"/>
    <w:rsid w:val="00E31DCB"/>
    <w:rsid w:val="00E9120B"/>
    <w:rsid w:val="00ED164A"/>
    <w:rsid w:val="00EE36C3"/>
    <w:rsid w:val="00EF10A2"/>
    <w:rsid w:val="00F06746"/>
    <w:rsid w:val="00F24227"/>
    <w:rsid w:val="00F52B3B"/>
    <w:rsid w:val="00F82D65"/>
    <w:rsid w:val="00F94F4E"/>
    <w:rsid w:val="00F97378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C6B6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C6B6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C6B6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C6B6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25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Колобова Анна Анатольевна</cp:lastModifiedBy>
  <cp:revision>12</cp:revision>
  <cp:lastPrinted>2022-12-22T13:18:00Z</cp:lastPrinted>
  <dcterms:created xsi:type="dcterms:W3CDTF">2022-12-29T13:08:00Z</dcterms:created>
  <dcterms:modified xsi:type="dcterms:W3CDTF">2023-06-29T11:35:00Z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изменения в постановление Администрации области от 29.05.2007 № 174</vt:lpwstr>
  </property>
  <property fmtid="{D5CDD505-2E9C-101B-9397-08002B2CF9AE}" pid="6" name="INSTALL_ID">
    <vt:lpwstr>22543</vt:lpwstr>
  </property>
</Properties>
</file>